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CF" w:rsidRPr="0033016C" w:rsidRDefault="002F1CCF" w:rsidP="0033016C">
      <w:pPr>
        <w:numPr>
          <w:ilvl w:val="0"/>
          <w:numId w:val="1"/>
        </w:numPr>
        <w:rPr>
          <w:i/>
          <w:lang w:val="en-US"/>
        </w:rPr>
      </w:pPr>
      <w:r w:rsidRPr="0033016C">
        <w:rPr>
          <w:i/>
          <w:lang w:val="en-US"/>
        </w:rPr>
        <w:t>1.10 - Identify data sources, plan, choose equipment or resources and perform a first-hand investigation to test the effect of:</w:t>
      </w:r>
    </w:p>
    <w:p w:rsidR="002F1CCF" w:rsidRPr="0033016C" w:rsidRDefault="002F1CCF" w:rsidP="0033016C">
      <w:pPr>
        <w:numPr>
          <w:ilvl w:val="0"/>
          <w:numId w:val="2"/>
        </w:numPr>
        <w:rPr>
          <w:i/>
          <w:lang w:val="en-US"/>
        </w:rPr>
      </w:pPr>
      <w:r w:rsidRPr="0033016C">
        <w:rPr>
          <w:i/>
          <w:lang w:val="en-US"/>
        </w:rPr>
        <w:t>increased temperature</w:t>
      </w:r>
    </w:p>
    <w:p w:rsidR="002F1CCF" w:rsidRPr="0033016C" w:rsidRDefault="002F1CCF" w:rsidP="0033016C">
      <w:pPr>
        <w:numPr>
          <w:ilvl w:val="0"/>
          <w:numId w:val="2"/>
        </w:numPr>
        <w:rPr>
          <w:i/>
          <w:lang w:val="en-US"/>
        </w:rPr>
      </w:pPr>
      <w:r w:rsidRPr="0033016C">
        <w:rPr>
          <w:i/>
          <w:lang w:val="en-US"/>
        </w:rPr>
        <w:t>change in pH</w:t>
      </w:r>
    </w:p>
    <w:p w:rsidR="002F1CCF" w:rsidRPr="0033016C" w:rsidRDefault="002F1CCF" w:rsidP="0033016C">
      <w:pPr>
        <w:numPr>
          <w:ilvl w:val="0"/>
          <w:numId w:val="2"/>
        </w:numPr>
        <w:rPr>
          <w:i/>
          <w:lang w:val="en-US"/>
        </w:rPr>
      </w:pPr>
      <w:r w:rsidRPr="0033016C">
        <w:rPr>
          <w:i/>
          <w:lang w:val="en-US"/>
        </w:rPr>
        <w:t>change in substrate concentrations on the activity of named enzyme(s)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u w:val="single"/>
          <w:lang w:val="en-US"/>
        </w:rPr>
        <w:t xml:space="preserve">1. Title: </w:t>
      </w:r>
      <w:r w:rsidRPr="0033016C">
        <w:rPr>
          <w:lang w:val="en-US"/>
        </w:rPr>
        <w:t>The Effect of Change in substrate on enzyme activity.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u w:val="single"/>
          <w:lang w:val="en-US"/>
        </w:rPr>
        <w:t>Aim</w:t>
      </w:r>
      <w:r w:rsidRPr="0033016C">
        <w:rPr>
          <w:lang w:val="en-US"/>
        </w:rPr>
        <w:t>: To look at the effects of changing the amount of substrate on the activity of an enzyme called rennin in milk.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u w:val="single"/>
          <w:lang w:val="en-US"/>
        </w:rPr>
        <w:t>Method</w:t>
      </w:r>
      <w:r w:rsidRPr="0033016C">
        <w:rPr>
          <w:lang w:val="en-US"/>
        </w:rPr>
        <w:t xml:space="preserve">: 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1. In groups of three, collect 7 test tubes and label them as test tubes, 1 to 7. Set up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9"/>
        <w:gridCol w:w="1057"/>
        <w:gridCol w:w="1075"/>
        <w:gridCol w:w="1057"/>
        <w:gridCol w:w="1075"/>
        <w:gridCol w:w="1057"/>
        <w:gridCol w:w="1075"/>
        <w:gridCol w:w="1057"/>
      </w:tblGrid>
      <w:tr w:rsidR="002F1CCF" w:rsidRPr="0033016C"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1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2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3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4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5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6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7</w:t>
            </w:r>
          </w:p>
        </w:tc>
      </w:tr>
      <w:tr w:rsidR="002F1CCF" w:rsidRPr="0033016C"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Milk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3mL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2.5mL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2mL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1.5mL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1mL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0.5mL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0mL</w:t>
            </w:r>
          </w:p>
        </w:tc>
      </w:tr>
      <w:tr w:rsidR="002F1CCF" w:rsidRPr="0033016C"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Water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0mL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0.5mL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1mL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1.5mL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2mL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2.5mL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3mL</w:t>
            </w:r>
          </w:p>
        </w:tc>
      </w:tr>
      <w:tr w:rsidR="002F1CCF" w:rsidRPr="0033016C"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% Milk</w:t>
            </w: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  <w:tc>
          <w:tcPr>
            <w:tcW w:w="1107" w:type="dxa"/>
          </w:tcPr>
          <w:p w:rsidR="002F1CCF" w:rsidRPr="0033016C" w:rsidRDefault="002F1CCF" w:rsidP="0033016C">
            <w:pPr>
              <w:rPr>
                <w:lang w:val="en-US"/>
              </w:rPr>
            </w:pPr>
          </w:p>
        </w:tc>
      </w:tr>
    </w:tbl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2. Add 0.3g  junket powder in 10mLs of water in a small beaker.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3. Mix the junket solution and add 10 drops to each test tube. Shake each test tube and record the time.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4. Examine the tubes every 30 seconds for 20 minutes by gently tilting the test tube- DO NOT SHAKE.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5. Record the time it takes for the milk to clot.</w:t>
      </w:r>
    </w:p>
    <w:p w:rsidR="002F1CCF" w:rsidRPr="0033016C" w:rsidRDefault="002F1CCF" w:rsidP="0033016C">
      <w:pPr>
        <w:rPr>
          <w:b/>
          <w:u w:val="single"/>
          <w:lang w:val="en-US"/>
        </w:rPr>
      </w:pPr>
      <w:r w:rsidRPr="0033016C">
        <w:rPr>
          <w:b/>
          <w:u w:val="single"/>
          <w:lang w:val="en-US"/>
        </w:rPr>
        <w:t>Safety Precautions: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b/>
          <w:u w:val="single"/>
          <w:lang w:val="en-US"/>
        </w:rPr>
      </w:pPr>
      <w:r w:rsidRPr="0033016C">
        <w:rPr>
          <w:b/>
          <w:u w:val="single"/>
          <w:lang w:val="en-US"/>
        </w:rPr>
        <w:t>Results: Table and Graph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u w:val="single"/>
          <w:lang w:val="en-US"/>
        </w:rPr>
        <w:t>Conclusion</w:t>
      </w:r>
      <w:r w:rsidRPr="0033016C">
        <w:rPr>
          <w:lang w:val="en-US"/>
        </w:rPr>
        <w:t>: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u w:val="single"/>
          <w:lang w:val="en-US"/>
        </w:rPr>
        <w:t>Questions</w:t>
      </w:r>
      <w:r w:rsidRPr="0033016C">
        <w:rPr>
          <w:lang w:val="en-US"/>
        </w:rPr>
        <w:t>: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1. Explain how the changes in amount of substrate effects the enzyme activity.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2. What is the purpose of test tube 7?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3. Explain which variables have been controlled?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4. Is this a valid experiment? Explain.</w:t>
      </w:r>
    </w:p>
    <w:p w:rsidR="002F1CCF" w:rsidRPr="0033016C" w:rsidRDefault="002F1CCF" w:rsidP="0033016C">
      <w:pPr>
        <w:rPr>
          <w:i/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lang w:val="en-US"/>
        </w:rPr>
        <w:br w:type="page"/>
      </w:r>
      <w:r w:rsidRPr="0033016C">
        <w:rPr>
          <w:lang w:val="en-US"/>
        </w:rPr>
        <w:t xml:space="preserve">2. </w:t>
      </w:r>
      <w:r w:rsidRPr="0033016C">
        <w:rPr>
          <w:b/>
          <w:u w:val="single"/>
          <w:lang w:val="en-US"/>
        </w:rPr>
        <w:t>Title:</w:t>
      </w:r>
      <w:r w:rsidRPr="0033016C">
        <w:rPr>
          <w:lang w:val="en-US"/>
        </w:rPr>
        <w:t xml:space="preserve"> The Effect of Change in pH on enzyme activity.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b/>
          <w:u w:val="single"/>
          <w:lang w:val="en-US"/>
        </w:rPr>
        <w:t>Aim</w:t>
      </w:r>
      <w:r w:rsidRPr="0033016C">
        <w:rPr>
          <w:lang w:val="en-US"/>
        </w:rPr>
        <w:t>: To look at the effects of changing pH on the activity of an enzyme called rennin on milk.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 xml:space="preserve">Method: 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1. In groups of 3, collect 5 test tubes and label them 1 to 5.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2. As a class make up solutions of milk at pH3, pH5, pH7, pH 9 and pH 11 using 0.1M NaOH and 0.1M HCl.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Record any changes to the milk as a result of pH changes.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2. Add 3mL of milk at each pH  to test tubes labeled 1-5 as shown.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1704"/>
        <w:gridCol w:w="1704"/>
        <w:gridCol w:w="1704"/>
        <w:gridCol w:w="1706"/>
      </w:tblGrid>
      <w:tr w:rsidR="002F1CCF" w:rsidRPr="0033016C">
        <w:trPr>
          <w:trHeight w:val="792"/>
        </w:trPr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1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2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3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4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Test Tube 5</w:t>
            </w:r>
          </w:p>
        </w:tc>
      </w:tr>
      <w:tr w:rsidR="002F1CCF" w:rsidRPr="0033016C">
        <w:trPr>
          <w:trHeight w:val="1088"/>
        </w:trPr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pH3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pH5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pH7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pH9</w:t>
            </w:r>
          </w:p>
        </w:tc>
        <w:tc>
          <w:tcPr>
            <w:tcW w:w="1769" w:type="dxa"/>
          </w:tcPr>
          <w:p w:rsidR="002F1CCF" w:rsidRPr="0033016C" w:rsidRDefault="002F1CCF" w:rsidP="0033016C">
            <w:pPr>
              <w:rPr>
                <w:lang w:val="en-US"/>
              </w:rPr>
            </w:pPr>
            <w:r w:rsidRPr="0033016C">
              <w:rPr>
                <w:lang w:val="en-US"/>
              </w:rPr>
              <w:t>pH11</w:t>
            </w:r>
          </w:p>
        </w:tc>
      </w:tr>
    </w:tbl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5. Add 0.3g junket powder to 10mL water in a small beaker.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6. Add 10 drops to each test tube. Shake each test tube and record the time.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7. Examine the test tubes ever 30 seconds for 20 minutes by gently tilting the tubes – DO NOT SHAKE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8. Record the time it takes for the milk to clot.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Safety Precautions: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Results: Table and Graph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Conclusion:</w:t>
      </w:r>
    </w:p>
    <w:p w:rsidR="002F1CCF" w:rsidRPr="0033016C" w:rsidRDefault="002F1CCF" w:rsidP="0033016C">
      <w:pPr>
        <w:rPr>
          <w:lang w:val="en-US"/>
        </w:rPr>
      </w:pP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Questions: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1. Explain how the changes in amount of substrate effects the enzyme activity.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2. What is the purpose of test tube 7?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3. Explain which variables have been controlled?</w:t>
      </w:r>
    </w:p>
    <w:p w:rsidR="002F1CCF" w:rsidRPr="0033016C" w:rsidRDefault="002F1CCF" w:rsidP="0033016C">
      <w:pPr>
        <w:rPr>
          <w:lang w:val="en-US"/>
        </w:rPr>
      </w:pPr>
      <w:r w:rsidRPr="0033016C">
        <w:rPr>
          <w:lang w:val="en-US"/>
        </w:rPr>
        <w:t>4. Is this a valid experiment? Explain.</w:t>
      </w:r>
    </w:p>
    <w:p w:rsidR="002F1CCF" w:rsidRPr="0033016C" w:rsidRDefault="002F1CCF" w:rsidP="0033016C">
      <w:pPr>
        <w:rPr>
          <w:b/>
          <w:lang w:val="en-US"/>
        </w:rPr>
      </w:pPr>
    </w:p>
    <w:p w:rsidR="002F1CCF" w:rsidRPr="0033016C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p w:rsidR="002F1CCF" w:rsidRDefault="002F1CCF" w:rsidP="0033016C">
      <w:pPr>
        <w:rPr>
          <w:b/>
          <w:lang w:val="en-US"/>
        </w:rPr>
      </w:pPr>
    </w:p>
    <w:sectPr w:rsidR="002F1CCF" w:rsidSect="002F1CC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C47F2"/>
    <w:multiLevelType w:val="hybridMultilevel"/>
    <w:tmpl w:val="4364A6AC"/>
    <w:lvl w:ilvl="0" w:tplc="04090005">
      <w:start w:val="1"/>
      <w:numFmt w:val="bullet"/>
      <w:lvlText w:val=""/>
      <w:lvlJc w:val="left"/>
      <w:pPr>
        <w:tabs>
          <w:tab w:val="num" w:pos="314"/>
        </w:tabs>
        <w:ind w:left="31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D7368DC"/>
    <w:multiLevelType w:val="hybridMultilevel"/>
    <w:tmpl w:val="8DEE722C"/>
    <w:lvl w:ilvl="0" w:tplc="040C8BD6">
      <w:numFmt w:val="bullet"/>
      <w:lvlText w:val="–"/>
      <w:lvlJc w:val="left"/>
      <w:pPr>
        <w:tabs>
          <w:tab w:val="num" w:pos="1382"/>
        </w:tabs>
        <w:ind w:left="1382" w:hanging="360"/>
      </w:pPr>
      <w:rPr>
        <w:rFonts w:ascii="Times New Roman" w:eastAsia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2102"/>
        </w:tabs>
        <w:ind w:left="2102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16C"/>
    <w:rsid w:val="000B0C8C"/>
    <w:rsid w:val="00103CA4"/>
    <w:rsid w:val="001C019C"/>
    <w:rsid w:val="001F5E3A"/>
    <w:rsid w:val="00286CA0"/>
    <w:rsid w:val="002B0F32"/>
    <w:rsid w:val="002B6F98"/>
    <w:rsid w:val="002F1CCF"/>
    <w:rsid w:val="0033016C"/>
    <w:rsid w:val="003303B1"/>
    <w:rsid w:val="003A4B64"/>
    <w:rsid w:val="00481D28"/>
    <w:rsid w:val="00483699"/>
    <w:rsid w:val="004A41D6"/>
    <w:rsid w:val="004D433E"/>
    <w:rsid w:val="004F41B0"/>
    <w:rsid w:val="00530C8A"/>
    <w:rsid w:val="005C6082"/>
    <w:rsid w:val="005F1096"/>
    <w:rsid w:val="0064149D"/>
    <w:rsid w:val="00652618"/>
    <w:rsid w:val="006D1C5C"/>
    <w:rsid w:val="00741747"/>
    <w:rsid w:val="007A5284"/>
    <w:rsid w:val="008803C3"/>
    <w:rsid w:val="008C002D"/>
    <w:rsid w:val="008C63D6"/>
    <w:rsid w:val="008D0FD2"/>
    <w:rsid w:val="008F66EC"/>
    <w:rsid w:val="00956111"/>
    <w:rsid w:val="00A9128B"/>
    <w:rsid w:val="00AB008A"/>
    <w:rsid w:val="00AD7168"/>
    <w:rsid w:val="00B92C80"/>
    <w:rsid w:val="00BD5379"/>
    <w:rsid w:val="00D42BFA"/>
    <w:rsid w:val="00D7587D"/>
    <w:rsid w:val="00D812DE"/>
    <w:rsid w:val="00E70189"/>
    <w:rsid w:val="00EB4B29"/>
    <w:rsid w:val="00EC589C"/>
    <w:rsid w:val="00F9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362</Words>
  <Characters>2064</Characters>
  <Application>Microsoft Office Outlook</Application>
  <DocSecurity>0</DocSecurity>
  <Lines>0</Lines>
  <Paragraphs>0</Paragraphs>
  <ScaleCrop>false</ScaleCrop>
  <Company>Roseville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subject/>
  <dc:creator>teacher</dc:creator>
  <cp:keywords/>
  <dc:description/>
  <cp:lastModifiedBy>teacher</cp:lastModifiedBy>
  <cp:revision>2</cp:revision>
  <dcterms:created xsi:type="dcterms:W3CDTF">2010-02-23T01:29:00Z</dcterms:created>
  <dcterms:modified xsi:type="dcterms:W3CDTF">2010-02-23T01:29:00Z</dcterms:modified>
</cp:coreProperties>
</file>